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2"/>
        <w:gridCol w:w="1842"/>
        <w:gridCol w:w="1842"/>
        <w:gridCol w:w="1843"/>
        <w:gridCol w:w="1843"/>
      </w:tblGrid>
      <w:tr w:rsidR="0044117E" w:rsidRPr="00445025">
        <w:tc>
          <w:tcPr>
            <w:tcW w:w="1842" w:type="dxa"/>
          </w:tcPr>
          <w:p w:rsidR="0044117E" w:rsidRPr="00517892" w:rsidRDefault="0044117E" w:rsidP="00517892">
            <w:pPr>
              <w:tabs>
                <w:tab w:val="left" w:pos="5400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17892">
              <w:rPr>
                <w:rFonts w:ascii="Hand writing Mutlu" w:hAnsi="Hand writing Mutlu" w:cs="Hand writing Mutlu"/>
                <w:sz w:val="40"/>
                <w:szCs w:val="40"/>
              </w:rPr>
              <w:t xml:space="preserve"> al</w:t>
            </w:r>
          </w:p>
        </w:tc>
        <w:tc>
          <w:tcPr>
            <w:tcW w:w="1842" w:type="dxa"/>
          </w:tcPr>
          <w:p w:rsidR="0044117E" w:rsidRPr="00517892" w:rsidRDefault="0044117E" w:rsidP="00517892">
            <w:pPr>
              <w:tabs>
                <w:tab w:val="left" w:pos="5400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17892">
              <w:rPr>
                <w:rFonts w:ascii="Hand writing Mutlu" w:hAnsi="Hand writing Mutlu" w:cs="Hand writing Mutlu"/>
                <w:sz w:val="40"/>
                <w:szCs w:val="40"/>
              </w:rPr>
              <w:t xml:space="preserve">  el</w:t>
            </w:r>
          </w:p>
        </w:tc>
        <w:tc>
          <w:tcPr>
            <w:tcW w:w="1842" w:type="dxa"/>
          </w:tcPr>
          <w:p w:rsidR="0044117E" w:rsidRPr="00517892" w:rsidRDefault="0044117E" w:rsidP="00517892">
            <w:pPr>
              <w:tabs>
                <w:tab w:val="left" w:pos="5400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17892">
              <w:rPr>
                <w:rFonts w:ascii="Hand writing Mutlu" w:hAnsi="Hand writing Mutlu" w:cs="Hand writing Mutlu"/>
                <w:sz w:val="40"/>
                <w:szCs w:val="40"/>
              </w:rPr>
              <w:t xml:space="preserve">  il</w:t>
            </w:r>
          </w:p>
        </w:tc>
        <w:tc>
          <w:tcPr>
            <w:tcW w:w="1843" w:type="dxa"/>
          </w:tcPr>
          <w:p w:rsidR="0044117E" w:rsidRPr="00517892" w:rsidRDefault="0044117E" w:rsidP="00517892">
            <w:pPr>
              <w:tabs>
                <w:tab w:val="left" w:pos="5400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17892">
              <w:rPr>
                <w:rFonts w:ascii="Hand writing Mutlu" w:hAnsi="Hand writing Mutlu" w:cs="Hand writing Mutlu"/>
                <w:sz w:val="40"/>
                <w:szCs w:val="40"/>
              </w:rPr>
              <w:t xml:space="preserve">  ol</w:t>
            </w:r>
          </w:p>
        </w:tc>
        <w:tc>
          <w:tcPr>
            <w:tcW w:w="1843" w:type="dxa"/>
          </w:tcPr>
          <w:p w:rsidR="0044117E" w:rsidRPr="00517892" w:rsidRDefault="0044117E" w:rsidP="00517892">
            <w:pPr>
              <w:tabs>
                <w:tab w:val="left" w:pos="5400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17892">
              <w:rPr>
                <w:rFonts w:ascii="Hand writing Mutlu" w:hAnsi="Hand writing Mutlu" w:cs="Hand writing Mutlu"/>
                <w:sz w:val="40"/>
                <w:szCs w:val="40"/>
              </w:rPr>
              <w:t xml:space="preserve">  ul</w:t>
            </w:r>
          </w:p>
        </w:tc>
      </w:tr>
      <w:tr w:rsidR="0044117E" w:rsidRPr="00445025">
        <w:tc>
          <w:tcPr>
            <w:tcW w:w="1842" w:type="dxa"/>
          </w:tcPr>
          <w:p w:rsidR="0044117E" w:rsidRPr="00517892" w:rsidRDefault="0044117E" w:rsidP="00517892">
            <w:pPr>
              <w:tabs>
                <w:tab w:val="left" w:pos="5400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17892">
              <w:rPr>
                <w:rFonts w:ascii="Hand writing Mutlu" w:hAnsi="Hand writing Mutlu" w:cs="Hand writing Mutlu"/>
                <w:sz w:val="40"/>
                <w:szCs w:val="40"/>
              </w:rPr>
              <w:t xml:space="preserve"> la</w:t>
            </w:r>
          </w:p>
        </w:tc>
        <w:tc>
          <w:tcPr>
            <w:tcW w:w="1842" w:type="dxa"/>
          </w:tcPr>
          <w:p w:rsidR="0044117E" w:rsidRPr="00517892" w:rsidRDefault="0044117E" w:rsidP="00517892">
            <w:pPr>
              <w:tabs>
                <w:tab w:val="left" w:pos="5400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17892">
              <w:rPr>
                <w:rFonts w:ascii="Hand writing Mutlu" w:hAnsi="Hand writing Mutlu" w:cs="Hand writing Mutlu"/>
                <w:sz w:val="40"/>
                <w:szCs w:val="40"/>
              </w:rPr>
              <w:t xml:space="preserve">  le</w:t>
            </w:r>
          </w:p>
        </w:tc>
        <w:tc>
          <w:tcPr>
            <w:tcW w:w="1842" w:type="dxa"/>
          </w:tcPr>
          <w:p w:rsidR="0044117E" w:rsidRPr="00517892" w:rsidRDefault="0044117E" w:rsidP="00517892">
            <w:pPr>
              <w:tabs>
                <w:tab w:val="left" w:pos="5400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17892">
              <w:rPr>
                <w:rFonts w:ascii="Hand writing Mutlu" w:hAnsi="Hand writing Mutlu" w:cs="Hand writing Mutlu"/>
                <w:sz w:val="40"/>
                <w:szCs w:val="40"/>
              </w:rPr>
              <w:t xml:space="preserve">  li</w:t>
            </w:r>
          </w:p>
        </w:tc>
        <w:tc>
          <w:tcPr>
            <w:tcW w:w="1843" w:type="dxa"/>
          </w:tcPr>
          <w:p w:rsidR="0044117E" w:rsidRPr="00517892" w:rsidRDefault="0044117E" w:rsidP="00517892">
            <w:pPr>
              <w:tabs>
                <w:tab w:val="left" w:pos="5400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17892">
              <w:rPr>
                <w:rFonts w:ascii="Hand writing Mutlu" w:hAnsi="Hand writing Mutlu" w:cs="Hand writing Mutlu"/>
                <w:sz w:val="40"/>
                <w:szCs w:val="40"/>
              </w:rPr>
              <w:t xml:space="preserve">  lo</w:t>
            </w:r>
          </w:p>
        </w:tc>
        <w:tc>
          <w:tcPr>
            <w:tcW w:w="1843" w:type="dxa"/>
          </w:tcPr>
          <w:p w:rsidR="0044117E" w:rsidRPr="00517892" w:rsidRDefault="0044117E" w:rsidP="00517892">
            <w:pPr>
              <w:tabs>
                <w:tab w:val="left" w:pos="5400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17892">
              <w:rPr>
                <w:rFonts w:ascii="Hand writing Mutlu" w:hAnsi="Hand writing Mutlu" w:cs="Hand writing Mutlu"/>
                <w:sz w:val="40"/>
                <w:szCs w:val="40"/>
              </w:rPr>
              <w:t xml:space="preserve">  lu</w:t>
            </w:r>
          </w:p>
        </w:tc>
      </w:tr>
    </w:tbl>
    <w:p w:rsidR="0044117E" w:rsidRDefault="0044117E" w:rsidP="00126713">
      <w:pPr>
        <w:tabs>
          <w:tab w:val="left" w:pos="5400"/>
        </w:tabs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ttp://www.resimmax.com/data/media/883/eek_boyama.gif" style="position:absolute;margin-left:240.4pt;margin-top:425.65pt;width:261.75pt;height:274.5pt;z-index:251659776;visibility:visible;mso-position-horizontal-relative:text;mso-position-vertical-relative:text">
            <v:imagedata r:id="rId4" o:title=""/>
          </v:shape>
        </w:pict>
      </w:r>
      <w:r>
        <w:tab/>
      </w:r>
    </w:p>
    <w:p w:rsidR="0044117E" w:rsidRDefault="0044117E" w:rsidP="00126713">
      <w:pPr>
        <w:tabs>
          <w:tab w:val="left" w:pos="5400"/>
        </w:tabs>
      </w:pPr>
      <w:r>
        <w:rPr>
          <w:noProof/>
        </w:rPr>
        <w:pict>
          <v:shape id="10-Noktalı Yıldız 2" o:spid="_x0000_s1027" style="position:absolute;margin-left:243pt;margin-top:8.9pt;width:270pt;height:171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19450,2952750" path="m-2,1020146l444903,738174,614854,281958r549946,-13l1609725,r444925,281945l2604596,281958r169951,456216l3219452,1020146r-169933,456229l3219452,1932604r-444905,281972l2604596,2670792r-549946,13l1609725,2952750,1164800,2670805r-549946,-13l444903,2214576,-2,1932604,169931,1476375,-2,1020146xe" filled="f" strokecolor="#243f60" strokeweight="4pt">
            <v:stroke dashstyle="1 1"/>
            <v:path arrowok="t" o:connecttype="custom" o:connectlocs="-2,1020146;444903,738174;614854,281958;1164800,281945;1609725,0;2054650,281945;2604596,281958;2774547,738174;3219452,1020146;3049519,1476375;3219452,1932604;2774547,2214576;2604596,2670792;2054650,2670805;1609725,2952750;1164800,2670805;614854,2670792;444903,2214576;-2,1932604;169931,1476375;-2,1020146" o:connectangles="0,0,0,0,0,0,0,0,0,0,0,0,0,0,0,0,0,0,0,0,0"/>
          </v:shape>
        </w:pict>
      </w:r>
    </w:p>
    <w:p w:rsidR="0044117E" w:rsidRDefault="0044117E" w:rsidP="00126713">
      <w:pPr>
        <w:tabs>
          <w:tab w:val="left" w:pos="540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279pt;margin-top:13.1pt;width:193.5pt;height:117pt;z-index:251657728;visibility:visible" filled="f" stroked="f">
            <v:textbox>
              <w:txbxContent>
                <w:p w:rsidR="0044117E" w:rsidRDefault="0044117E" w:rsidP="00174C33">
                  <w:pPr>
                    <w:jc w:val="both"/>
                    <w:rPr>
                      <w:b/>
                      <w:bCs/>
                    </w:rPr>
                  </w:pPr>
                </w:p>
                <w:p w:rsidR="0044117E" w:rsidRPr="00126713" w:rsidRDefault="0044117E" w:rsidP="00174C33">
                  <w:pPr>
                    <w:jc w:val="both"/>
                    <w:rPr>
                      <w:b/>
                      <w:bCs/>
                      <w:sz w:val="32"/>
                      <w:szCs w:val="32"/>
                    </w:rPr>
                  </w:pPr>
                  <w:r w:rsidRPr="00126713">
                    <w:rPr>
                      <w:b/>
                      <w:bCs/>
                      <w:sz w:val="32"/>
                      <w:szCs w:val="32"/>
                    </w:rPr>
                    <w:t>Yanda verilen cümleleri e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n az 5 defa okutalım. Çocuğunuz </w:t>
                  </w:r>
                  <w:r w:rsidRPr="00126713">
                    <w:rPr>
                      <w:b/>
                      <w:bCs/>
                      <w:sz w:val="32"/>
                      <w:szCs w:val="32"/>
                    </w:rPr>
                    <w:t xml:space="preserve">hatalı okuyorsa hecelettirerek okutalım.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50.6pt;margin-top:12pt;width:272.25pt;height:693pt;z-index:251655680;visibility:visible" strokeweight="4pt">
            <v:stroke dashstyle="dash"/>
            <v:textbox>
              <w:txbxContent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Atla Ali atla.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Nil elli atlet al.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Tan et al tat.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Lale eti ite itele.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Nalan ile lale elti.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Ali ile Atilla el ele atla.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Ela nane al elle.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Nine nane al ilet.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Nil ata atla.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Al Talat elli at al.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Ali ite et iletti.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Nalan ete nane at.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Ali ile Tan ite et ilet.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Ali anlat.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Lale attan atla.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Altan et al tat.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Altan lale al elle.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Nil ile Tan el ele tatile.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Talat eti tane tane 7.</w:t>
                  </w:r>
                </w:p>
                <w:p w:rsidR="0044117E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174C33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Nail naneli eti al tat.</w:t>
                  </w:r>
                </w:p>
                <w:p w:rsidR="0044117E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Talat ile Ali 1 aile.</w:t>
                  </w:r>
                </w:p>
                <w:p w:rsidR="0044117E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Lale ninene anlat.</w:t>
                  </w:r>
                </w:p>
                <w:p w:rsidR="0044117E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Atilla eti eli ile 7.</w:t>
                  </w: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</w:p>
                <w:p w:rsidR="0044117E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44117E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44117E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44117E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</w:p>
                <w:p w:rsidR="0044117E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</w:p>
                <w:p w:rsidR="0044117E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</w:p>
                <w:p w:rsidR="0044117E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</w:p>
                <w:p w:rsidR="0044117E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</w:p>
                <w:p w:rsidR="0044117E" w:rsidRPr="00174C33" w:rsidRDefault="0044117E" w:rsidP="00174C33">
                  <w:pPr>
                    <w:pStyle w:val="NoSpacing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44117E" w:rsidRDefault="0044117E" w:rsidP="00126713">
      <w:pPr>
        <w:tabs>
          <w:tab w:val="left" w:pos="5400"/>
        </w:tabs>
      </w:pPr>
    </w:p>
    <w:p w:rsidR="0044117E" w:rsidRDefault="0044117E" w:rsidP="00126713">
      <w:pPr>
        <w:tabs>
          <w:tab w:val="left" w:pos="5400"/>
        </w:tabs>
      </w:pPr>
      <w:r>
        <w:rPr>
          <w:noProof/>
        </w:rPr>
        <w:pict>
          <v:shape id="il_fi" o:spid="_x0000_s1030" type="#_x0000_t75" alt="http://img521.imageshack.us/img521/3051/boyama5.png" style="position:absolute;margin-left:243pt;margin-top:138.5pt;width:266.25pt;height:227.25pt;z-index:251658752;visibility:visible">
            <v:imagedata r:id="rId5" o:title=""/>
          </v:shape>
        </w:pict>
      </w:r>
    </w:p>
    <w:sectPr w:rsidR="0044117E" w:rsidSect="00126713">
      <w:pgSz w:w="11906" w:h="16838"/>
      <w:pgMar w:top="53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4C33"/>
    <w:rsid w:val="00003C02"/>
    <w:rsid w:val="00082C89"/>
    <w:rsid w:val="00085862"/>
    <w:rsid w:val="00096083"/>
    <w:rsid w:val="000C03C5"/>
    <w:rsid w:val="000F21D2"/>
    <w:rsid w:val="00126713"/>
    <w:rsid w:val="00174C33"/>
    <w:rsid w:val="001906DE"/>
    <w:rsid w:val="00194E6D"/>
    <w:rsid w:val="001A4A48"/>
    <w:rsid w:val="001A63FD"/>
    <w:rsid w:val="001B6582"/>
    <w:rsid w:val="001F6CF9"/>
    <w:rsid w:val="00213BB5"/>
    <w:rsid w:val="00225A92"/>
    <w:rsid w:val="0025376E"/>
    <w:rsid w:val="00263CEE"/>
    <w:rsid w:val="00282B00"/>
    <w:rsid w:val="0029203B"/>
    <w:rsid w:val="002B45A2"/>
    <w:rsid w:val="00303892"/>
    <w:rsid w:val="00312F53"/>
    <w:rsid w:val="00326731"/>
    <w:rsid w:val="00327CE5"/>
    <w:rsid w:val="003469A2"/>
    <w:rsid w:val="00354662"/>
    <w:rsid w:val="0038344D"/>
    <w:rsid w:val="00387DA5"/>
    <w:rsid w:val="003A2E89"/>
    <w:rsid w:val="003B4E2D"/>
    <w:rsid w:val="003C45EF"/>
    <w:rsid w:val="003C69FA"/>
    <w:rsid w:val="003E1086"/>
    <w:rsid w:val="003E5BA5"/>
    <w:rsid w:val="003F334E"/>
    <w:rsid w:val="0040370D"/>
    <w:rsid w:val="00403EA4"/>
    <w:rsid w:val="00403F5F"/>
    <w:rsid w:val="00407DD4"/>
    <w:rsid w:val="00424FA1"/>
    <w:rsid w:val="0044117E"/>
    <w:rsid w:val="00445025"/>
    <w:rsid w:val="00485D4C"/>
    <w:rsid w:val="004A6E42"/>
    <w:rsid w:val="004B181E"/>
    <w:rsid w:val="004C321E"/>
    <w:rsid w:val="004E0823"/>
    <w:rsid w:val="004F1D65"/>
    <w:rsid w:val="00517892"/>
    <w:rsid w:val="00585648"/>
    <w:rsid w:val="005A0749"/>
    <w:rsid w:val="005C7C31"/>
    <w:rsid w:val="005D4FE8"/>
    <w:rsid w:val="005E2070"/>
    <w:rsid w:val="005F39E7"/>
    <w:rsid w:val="0060679E"/>
    <w:rsid w:val="00652F96"/>
    <w:rsid w:val="006562F3"/>
    <w:rsid w:val="00684719"/>
    <w:rsid w:val="00694BC7"/>
    <w:rsid w:val="006A0969"/>
    <w:rsid w:val="006B5EFB"/>
    <w:rsid w:val="006C7894"/>
    <w:rsid w:val="007013D5"/>
    <w:rsid w:val="00710FE2"/>
    <w:rsid w:val="0071699E"/>
    <w:rsid w:val="007423AD"/>
    <w:rsid w:val="0079710E"/>
    <w:rsid w:val="007C2485"/>
    <w:rsid w:val="007D0FA8"/>
    <w:rsid w:val="007E3FF5"/>
    <w:rsid w:val="007F541F"/>
    <w:rsid w:val="00836A9F"/>
    <w:rsid w:val="008437FA"/>
    <w:rsid w:val="00851197"/>
    <w:rsid w:val="0088246D"/>
    <w:rsid w:val="00890088"/>
    <w:rsid w:val="008A7292"/>
    <w:rsid w:val="008C0DC8"/>
    <w:rsid w:val="008E472C"/>
    <w:rsid w:val="0090594A"/>
    <w:rsid w:val="0091111B"/>
    <w:rsid w:val="0091543D"/>
    <w:rsid w:val="009215DF"/>
    <w:rsid w:val="00930743"/>
    <w:rsid w:val="0093473B"/>
    <w:rsid w:val="009358A0"/>
    <w:rsid w:val="009410C8"/>
    <w:rsid w:val="0094445A"/>
    <w:rsid w:val="0097389B"/>
    <w:rsid w:val="009D3D9E"/>
    <w:rsid w:val="009E612E"/>
    <w:rsid w:val="00A01646"/>
    <w:rsid w:val="00A16DAE"/>
    <w:rsid w:val="00A45A23"/>
    <w:rsid w:val="00A56DCB"/>
    <w:rsid w:val="00A87673"/>
    <w:rsid w:val="00A9560B"/>
    <w:rsid w:val="00A97D37"/>
    <w:rsid w:val="00AB0E8C"/>
    <w:rsid w:val="00AC6CEF"/>
    <w:rsid w:val="00B01B78"/>
    <w:rsid w:val="00B22B4D"/>
    <w:rsid w:val="00B42F47"/>
    <w:rsid w:val="00B71A57"/>
    <w:rsid w:val="00BB267F"/>
    <w:rsid w:val="00BC5965"/>
    <w:rsid w:val="00C00389"/>
    <w:rsid w:val="00C20054"/>
    <w:rsid w:val="00C474BA"/>
    <w:rsid w:val="00C93716"/>
    <w:rsid w:val="00C97980"/>
    <w:rsid w:val="00CB2877"/>
    <w:rsid w:val="00CD5839"/>
    <w:rsid w:val="00CF33ED"/>
    <w:rsid w:val="00D0099E"/>
    <w:rsid w:val="00D22D56"/>
    <w:rsid w:val="00D56A31"/>
    <w:rsid w:val="00D64333"/>
    <w:rsid w:val="00D77552"/>
    <w:rsid w:val="00D804AE"/>
    <w:rsid w:val="00D804B0"/>
    <w:rsid w:val="00D86335"/>
    <w:rsid w:val="00DA6C69"/>
    <w:rsid w:val="00DF2EB1"/>
    <w:rsid w:val="00E066C0"/>
    <w:rsid w:val="00E179E6"/>
    <w:rsid w:val="00E473AE"/>
    <w:rsid w:val="00EA2A15"/>
    <w:rsid w:val="00EB61FE"/>
    <w:rsid w:val="00ED7F96"/>
    <w:rsid w:val="00EE7AE3"/>
    <w:rsid w:val="00F01427"/>
    <w:rsid w:val="00F0401C"/>
    <w:rsid w:val="00F1500A"/>
    <w:rsid w:val="00F15D43"/>
    <w:rsid w:val="00F30C3F"/>
    <w:rsid w:val="00F43096"/>
    <w:rsid w:val="00F55988"/>
    <w:rsid w:val="00F768F6"/>
    <w:rsid w:val="00F81FE0"/>
    <w:rsid w:val="00FF3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33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74C33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4C33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174C33"/>
    <w:rPr>
      <w:rFonts w:cs="Calibri"/>
      <w:lang w:eastAsia="en-US"/>
    </w:rPr>
  </w:style>
  <w:style w:type="table" w:styleId="TableGrid">
    <w:name w:val="Table Grid"/>
    <w:basedOn w:val="TableNormal"/>
    <w:uiPriority w:val="99"/>
    <w:locked/>
    <w:rsid w:val="00445025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9</Words>
  <Characters>52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Aksoy 1 j</dc:creator>
  <cp:keywords/>
  <dc:description/>
  <cp:lastModifiedBy>BluE</cp:lastModifiedBy>
  <cp:revision>6</cp:revision>
  <cp:lastPrinted>2013-01-21T11:53:00Z</cp:lastPrinted>
  <dcterms:created xsi:type="dcterms:W3CDTF">2013-01-13T13:33:00Z</dcterms:created>
  <dcterms:modified xsi:type="dcterms:W3CDTF">2013-01-21T11:57:00Z</dcterms:modified>
</cp:coreProperties>
</file>